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490EF" w14:textId="4657D83F" w:rsidR="00BA00AB" w:rsidRDefault="00F51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PLUMMER</w:t>
      </w:r>
      <w:r>
        <w:rPr>
          <w:rFonts w:ascii="Times New Roman" w:hAnsi="Times New Roman" w:cs="Times New Roman"/>
          <w:sz w:val="24"/>
          <w:szCs w:val="24"/>
        </w:rPr>
        <w:t xml:space="preserve">       (fl.1468)</w:t>
      </w:r>
    </w:p>
    <w:p w14:paraId="330FC5F3" w14:textId="78D32B0F" w:rsidR="00F51810" w:rsidRDefault="00F51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5827D55C" w14:textId="0B310E74" w:rsidR="00F51810" w:rsidRDefault="00F51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43E6C" w14:textId="61DB9D9C" w:rsidR="00F51810" w:rsidRDefault="00F51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3A448F" w14:textId="7A8B8F42" w:rsidR="00F51810" w:rsidRDefault="00F51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He left 12d to the repair and sustentation of St.Bride’s Church, Fleet Street.</w:t>
      </w:r>
    </w:p>
    <w:p w14:paraId="72B823E3" w14:textId="77777777" w:rsidR="00F51810" w:rsidRDefault="00F51810" w:rsidP="00F51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(“Survey of London, monograph 15, St.Bride’s Church, Fleet Street”</w:t>
      </w:r>
    </w:p>
    <w:p w14:paraId="5703D767" w14:textId="79008D41" w:rsidR="00F51810" w:rsidRDefault="00F51810" w:rsidP="00F51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pub. Guild and School of Handicraft, London, 1944 pp.121-3)</w:t>
      </w:r>
    </w:p>
    <w:p w14:paraId="2537F398" w14:textId="6E88E728" w:rsidR="00F51810" w:rsidRDefault="00F51810" w:rsidP="00F51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18DAAD" w14:textId="7589DD1C" w:rsidR="00F51810" w:rsidRDefault="00F51810" w:rsidP="00F518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F47934" w14:textId="1CB5BDCF" w:rsidR="00F51810" w:rsidRPr="00F51810" w:rsidRDefault="00F51810" w:rsidP="00F518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2022</w:t>
      </w:r>
    </w:p>
    <w:sectPr w:rsidR="00F51810" w:rsidRPr="00F518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448E" w14:textId="77777777" w:rsidR="00F51810" w:rsidRDefault="00F51810" w:rsidP="009139A6">
      <w:r>
        <w:separator/>
      </w:r>
    </w:p>
  </w:endnote>
  <w:endnote w:type="continuationSeparator" w:id="0">
    <w:p w14:paraId="6E75CA98" w14:textId="77777777" w:rsidR="00F51810" w:rsidRDefault="00F518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E01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282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65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8EEE7" w14:textId="77777777" w:rsidR="00F51810" w:rsidRDefault="00F51810" w:rsidP="009139A6">
      <w:r>
        <w:separator/>
      </w:r>
    </w:p>
  </w:footnote>
  <w:footnote w:type="continuationSeparator" w:id="0">
    <w:p w14:paraId="5B17ED84" w14:textId="77777777" w:rsidR="00F51810" w:rsidRDefault="00F518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EB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A4C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F1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1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181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A1A9D"/>
  <w15:chartTrackingRefBased/>
  <w15:docId w15:val="{75CB44FF-0791-47E2-8859-130C1D7D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2022-07-28T14:55:00Z</dcterms:created>
  <dcterms:modified xsi:type="dcterms:W3CDTF">2022-07-28T14:59:00Z</dcterms:modified>
</cp:coreProperties>
</file>